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94B47" w:rsidP="00894B47" w:rsidRDefault="00A1243E" w14:paraId="31ABA999" w14:textId="0495DE78">
      <w:pPr>
        <w:tabs>
          <w:tab w:val="left" w:pos="993"/>
          <w:tab w:val="left" w:pos="1134"/>
        </w:tabs>
        <w:rPr>
          <w:rFonts w:cs="Arial"/>
        </w:rPr>
      </w:pPr>
      <w:r w:rsidRPr="63B2FEDB" w:rsidR="00A1243E">
        <w:rPr>
          <w:rFonts w:cs="Arial"/>
        </w:rPr>
        <w:t xml:space="preserve">Številka: </w:t>
      </w:r>
      <w:r w:rsidRPr="63B2FEDB" w:rsidR="12AC60B9">
        <w:rPr>
          <w:rFonts w:cs="Arial"/>
        </w:rPr>
        <w:t>170</w:t>
      </w:r>
      <w:r w:rsidRPr="63B2FEDB" w:rsidR="00F10709">
        <w:rPr>
          <w:rFonts w:cs="Arial"/>
        </w:rPr>
        <w:t>.2025</w:t>
      </w:r>
    </w:p>
    <w:p w:rsidR="00925D02" w:rsidP="00894B47" w:rsidRDefault="00925D02" w14:paraId="45AC0B91" w14:textId="77777777">
      <w:pPr>
        <w:tabs>
          <w:tab w:val="left" w:pos="993"/>
          <w:tab w:val="left" w:pos="1134"/>
        </w:tabs>
        <w:rPr>
          <w:rFonts w:cs="Arial"/>
          <w:i/>
        </w:rPr>
      </w:pPr>
    </w:p>
    <w:p w:rsidRPr="0011436A" w:rsidR="00DE455A" w:rsidP="00DE455A" w:rsidRDefault="00DE455A" w14:paraId="19C2B671" w14:textId="77777777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:rsidRPr="0010261F" w:rsidR="00DE455A" w:rsidP="00041093" w:rsidRDefault="00DE455A" w14:paraId="5DDDD834" w14:textId="77777777">
      <w:pPr>
        <w:jc w:val="both"/>
        <w:rPr>
          <w:rFonts w:cs="Arial"/>
        </w:rPr>
      </w:pPr>
    </w:p>
    <w:tbl>
      <w:tblPr>
        <w:tblW w:w="93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Pr="007838D2" w:rsidR="00041093" w:rsidTr="000C5401" w14:paraId="25BEA684" w14:textId="77777777">
        <w:tc>
          <w:tcPr>
            <w:tcW w:w="3878" w:type="dxa"/>
          </w:tcPr>
          <w:p w:rsidRPr="007838D2" w:rsidR="00041093" w:rsidP="000C5401" w:rsidRDefault="00041093" w14:paraId="22BC23DA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:rsidRPr="007838D2" w:rsidR="00041093" w:rsidP="000C5401" w:rsidRDefault="00041093" w14:paraId="26B81752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7F63764F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6ED9B9A4" w14:textId="77777777">
        <w:tc>
          <w:tcPr>
            <w:tcW w:w="3878" w:type="dxa"/>
          </w:tcPr>
          <w:p w:rsidRPr="007838D2" w:rsidR="00041093" w:rsidP="000C5401" w:rsidRDefault="00041093" w14:paraId="1E06EC7F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:rsidRPr="007838D2" w:rsidR="00041093" w:rsidP="000C5401" w:rsidRDefault="00041093" w14:paraId="0AAB961D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73AA7F12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64962F55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31B3BC32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57478821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6E3E3C24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10BCF317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70A2AC43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2BB7851F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3A7AB6A0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15BCD8E3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3BC68077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493B172B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7AF4A076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5CF07023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08D9466C" w14:textId="77777777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126F5B6E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5513354B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547E0587" w14:textId="77777777">
        <w:tc>
          <w:tcPr>
            <w:tcW w:w="3878" w:type="dxa"/>
          </w:tcPr>
          <w:p w:rsidR="00041093" w:rsidP="000C5401" w:rsidRDefault="00041093" w14:paraId="0F0ACC27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:rsidR="00041093" w:rsidP="000C5401" w:rsidRDefault="00041093" w14:paraId="2C46BB0D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:rsidR="00041093" w:rsidP="000C5401" w:rsidRDefault="00041093" w14:paraId="3082B51E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:rsidRPr="007838D2" w:rsidR="00041093" w:rsidP="000C5401" w:rsidRDefault="00041093" w14:paraId="216B201C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:rsidRPr="007838D2" w:rsidR="00041093" w:rsidP="000C5401" w:rsidRDefault="00041093" w14:paraId="25BB8E57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275073FA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1E2C0D1B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01A6DF5E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:rsidR="00041093" w:rsidP="000C5401" w:rsidRDefault="00041093" w14:paraId="79D3CC06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:rsidR="00041093" w:rsidP="000C5401" w:rsidRDefault="00041093" w14:paraId="4D46E8D5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:rsidRPr="007838D2" w:rsidR="00041093" w:rsidP="000C5401" w:rsidRDefault="00041093" w14:paraId="345F12EA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3E656530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52E7B588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452F3D" w14:paraId="18819E68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1AFF9176" w14:textId="77777777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:rsidR="00041093" w:rsidP="000C5401" w:rsidRDefault="00041093" w14:paraId="597C2EBD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:rsidR="00041093" w:rsidP="000C5401" w:rsidRDefault="00041093" w14:paraId="0C19DE75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:rsidRPr="007838D2" w:rsidR="00041093" w:rsidP="000C5401" w:rsidRDefault="00041093" w14:paraId="5777E128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2D058D48" w14:textId="77777777">
            <w:pPr>
              <w:jc w:val="both"/>
              <w:rPr>
                <w:rFonts w:cs="Arial"/>
              </w:rPr>
            </w:pPr>
          </w:p>
          <w:p w:rsidR="00041093" w:rsidP="000C5401" w:rsidRDefault="00041093" w14:paraId="4909BD27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15AA4B46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4116888F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452F3D" w14:paraId="6D505CD5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3FA6C80F" w14:textId="5B68FF8C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:rsidR="00041093" w:rsidP="000C5401" w:rsidRDefault="00041093" w14:paraId="7C55BDD7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:rsidR="00041093" w:rsidP="000C5401" w:rsidRDefault="00041093" w14:paraId="0060CB82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:rsidRPr="007838D2" w:rsidR="00041093" w:rsidP="007837A8" w:rsidRDefault="00041093" w14:paraId="1C6BEB02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732368B8" w14:textId="77777777">
            <w:pPr>
              <w:jc w:val="both"/>
              <w:rPr>
                <w:rFonts w:cs="Arial"/>
              </w:rPr>
            </w:pPr>
          </w:p>
          <w:p w:rsidR="00041093" w:rsidP="000C5401" w:rsidRDefault="00041093" w14:paraId="30753D87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1CC62010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77C8CC3E" w14:textId="77777777">
            <w:pPr>
              <w:jc w:val="both"/>
              <w:rPr>
                <w:rFonts w:cs="Arial"/>
              </w:rPr>
            </w:pPr>
          </w:p>
        </w:tc>
      </w:tr>
    </w:tbl>
    <w:p w:rsidRPr="007838D2" w:rsidR="00041093" w:rsidP="00041093" w:rsidRDefault="00041093" w14:paraId="3F065063" w14:textId="77777777">
      <w:pPr>
        <w:rPr>
          <w:rFonts w:cs="Arial"/>
        </w:rPr>
      </w:pPr>
    </w:p>
    <w:p w:rsidRPr="007838D2" w:rsidR="00041093" w:rsidP="00041093" w:rsidRDefault="00041093" w14:paraId="7046CD4A" w14:textId="77777777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:rsidR="001D2599" w:rsidP="001D2599" w:rsidRDefault="001D2599" w14:paraId="69B833D5" w14:textId="5FEFC764">
      <w:pPr>
        <w:jc w:val="both"/>
        <w:rPr>
          <w:rFonts w:cs="Arial"/>
        </w:rPr>
      </w:pPr>
      <w:r w:rsidRPr="63B2FEDB" w:rsidR="001D2599">
        <w:rPr>
          <w:rFonts w:cs="Arial"/>
        </w:rPr>
        <w:t>V __</w:t>
      </w:r>
      <w:r w:rsidRPr="63B2FEDB" w:rsidR="3CEB3F6B">
        <w:rPr>
          <w:rFonts w:cs="Arial"/>
        </w:rPr>
        <w:t>________________</w:t>
      </w:r>
      <w:r w:rsidRPr="63B2FEDB" w:rsidR="001D2599">
        <w:rPr>
          <w:rFonts w:cs="Arial"/>
        </w:rPr>
        <w:t xml:space="preserve">, dne </w:t>
      </w:r>
      <w:r w:rsidRPr="63B2FEDB" w:rsidR="455C7307">
        <w:rPr>
          <w:rFonts w:cs="Arial"/>
        </w:rPr>
        <w:t>__</w:t>
      </w:r>
      <w:r w:rsidRPr="63B2FEDB" w:rsidR="3244B771">
        <w:rPr>
          <w:rFonts w:cs="Arial"/>
        </w:rPr>
        <w:t>________</w:t>
      </w:r>
      <w:r w:rsidRPr="63B2FEDB" w:rsidR="001D2599">
        <w:rPr>
          <w:rFonts w:cs="Arial"/>
          <w:u w:val="none"/>
        </w:rPr>
        <w:t>___</w:t>
      </w:r>
      <w:r w:rsidRPr="63B2FEDB" w:rsidR="28279A6D">
        <w:rPr>
          <w:rFonts w:cs="Arial"/>
          <w:u w:val="none"/>
        </w:rPr>
        <w:t>____</w:t>
      </w:r>
      <w:r w:rsidRPr="63B2FEDB" w:rsidR="001D2599">
        <w:rPr>
          <w:rFonts w:cs="Arial"/>
          <w:u w:val="none"/>
        </w:rPr>
        <w:t>_</w:t>
      </w:r>
    </w:p>
    <w:p w:rsidR="001D2599" w:rsidP="001D2599" w:rsidRDefault="001D2599" w14:paraId="314473D0" w14:textId="46314431">
      <w:pPr>
        <w:jc w:val="both"/>
        <w:rPr>
          <w:rFonts w:cs="Arial"/>
        </w:rPr>
      </w:pPr>
    </w:p>
    <w:p w:rsidR="001D2599" w:rsidP="001D2599" w:rsidRDefault="001D2599" w14:paraId="2A1BB241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="001D2599" w:rsidP="001D2599" w:rsidRDefault="001D2599" w14:paraId="03922A3B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>Podpis zakonitega zastopnika in žig</w:t>
      </w:r>
    </w:p>
    <w:p w:rsidRPr="007838D2" w:rsidR="001D2599" w:rsidP="001D2599" w:rsidRDefault="001D2599" w14:paraId="196AB8E8" w14:textId="77777777">
      <w:pPr>
        <w:rPr>
          <w:rFonts w:cs="Arial"/>
        </w:rPr>
      </w:pPr>
    </w:p>
    <w:p w:rsidR="001D2599" w:rsidP="001D2599" w:rsidRDefault="001D2599" w14:paraId="0D5C9089" w14:textId="77777777">
      <w:pPr>
        <w:jc w:val="both"/>
        <w:rPr>
          <w:rFonts w:cs="Arial"/>
        </w:rPr>
      </w:pPr>
    </w:p>
    <w:p w:rsidRPr="003A44BA" w:rsidR="001D2599" w:rsidP="001D2599" w:rsidRDefault="001D2599" w14:paraId="2E445AD9" w14:textId="570C4915">
      <w:pPr>
        <w:jc w:val="both"/>
        <w:rPr>
          <w:rFonts w:cs="Arial"/>
          <w:u w:val="single"/>
        </w:rPr>
      </w:pPr>
      <w:r w:rsidRPr="003A44BA">
        <w:rPr>
          <w:rFonts w:cs="Arial"/>
          <w:u w:val="single"/>
        </w:rPr>
        <w:t xml:space="preserve">Opomba: </w:t>
      </w:r>
    </w:p>
    <w:p w:rsidRPr="00857AE0" w:rsidR="001D2599" w:rsidP="001D2599" w:rsidRDefault="001D2599" w14:paraId="0F5E0403" w14:textId="77777777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:rsidR="001D2599" w:rsidP="001D2599" w:rsidRDefault="001D2599" w14:paraId="24CC9E04" w14:textId="77777777">
      <w:pPr>
        <w:rPr>
          <w:rFonts w:cs="Arial"/>
          <w:i/>
        </w:rPr>
      </w:pPr>
    </w:p>
    <w:p w:rsidR="001D2599" w:rsidP="001D2599" w:rsidRDefault="001D2599" w14:paraId="58D6B866" w14:textId="77777777">
      <w:pPr>
        <w:jc w:val="both"/>
        <w:rPr>
          <w:rFonts w:cs="Arial"/>
          <w:i/>
        </w:rPr>
      </w:pPr>
    </w:p>
    <w:p w:rsidRPr="00482AE9" w:rsidR="001D2599" w:rsidP="001D2599" w:rsidRDefault="001D2599" w14:paraId="406CFCB1" w14:textId="215A9213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:rsidRPr="00482AE9" w:rsidR="00AF7809" w:rsidP="00AB6CFC" w:rsidRDefault="00AF7809" w14:paraId="12B1BC30" w14:textId="19211869">
      <w:pPr>
        <w:jc w:val="both"/>
        <w:rPr>
          <w:rFonts w:cs="Arial"/>
          <w:i/>
        </w:rPr>
      </w:pPr>
    </w:p>
    <w:sectPr w:rsidRPr="00482AE9" w:rsidR="00AF7809" w:rsidSect="003B3F86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55F0" w:rsidRDefault="005455F0" w14:paraId="4A3930D5" w14:textId="77777777">
      <w:r>
        <w:separator/>
      </w:r>
    </w:p>
  </w:endnote>
  <w:endnote w:type="continuationSeparator" w:id="0">
    <w:p w:rsidR="005455F0" w:rsidRDefault="005455F0" w14:paraId="71AAD77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01218" w:rsidR="00370866" w:rsidP="00001218" w:rsidRDefault="00370866" w14:paraId="077BD052" w14:textId="4ED01FA3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Pr="00A1445A" w:rsidR="00370866" w:rsidTr="00A81979" w14:paraId="73CEDDD8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7D5D3ECB" w14:textId="0B13B77D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="00A81979" w:rsidP="00A1445A" w:rsidRDefault="00A81979" w14:paraId="56EA9FC6" w14:textId="3C364827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61674E8E" wp14:editId="085B9380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Pr="00A1445A" w:rsidR="00370866" w:rsidP="00A1445A" w:rsidRDefault="00370866" w14:paraId="7D3EF877" w14:textId="642ABEE7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44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6221A7F8" w14:textId="7777777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55F0" w:rsidRDefault="005455F0" w14:paraId="1AB6C143" w14:textId="77777777">
      <w:r>
        <w:separator/>
      </w:r>
    </w:p>
  </w:footnote>
  <w:footnote w:type="continuationSeparator" w:id="0">
    <w:p w:rsidR="005455F0" w:rsidRDefault="005455F0" w14:paraId="36FBBB2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:rsidTr="6EE95F6D" w14:paraId="0D28A82B" w14:textId="77777777">
      <w:trPr>
        <w:trHeight w:val="300"/>
      </w:trPr>
      <w:tc>
        <w:tcPr>
          <w:tcW w:w="3020" w:type="dxa"/>
        </w:tcPr>
        <w:p w:rsidR="6EE95F6D" w:rsidP="6EE95F6D" w:rsidRDefault="6EE95F6D" w14:paraId="46EF29DA" w14:textId="2E53394F">
          <w:pPr>
            <w:pStyle w:val="Glava"/>
            <w:ind w:left="-115"/>
          </w:pPr>
        </w:p>
      </w:tc>
      <w:tc>
        <w:tcPr>
          <w:tcW w:w="3020" w:type="dxa"/>
        </w:tcPr>
        <w:p w:rsidR="6EE95F6D" w:rsidP="6EE95F6D" w:rsidRDefault="6EE95F6D" w14:paraId="7C9FFC9A" w14:textId="14203F84">
          <w:pPr>
            <w:pStyle w:val="Glava"/>
            <w:jc w:val="center"/>
          </w:pPr>
        </w:p>
      </w:tc>
      <w:tc>
        <w:tcPr>
          <w:tcW w:w="3020" w:type="dxa"/>
        </w:tcPr>
        <w:p w:rsidR="6EE95F6D" w:rsidP="6EE95F6D" w:rsidRDefault="6EE95F6D" w14:paraId="07ABA253" w14:textId="371B8FBC">
          <w:pPr>
            <w:pStyle w:val="Glava"/>
            <w:ind w:right="-115"/>
            <w:jc w:val="right"/>
          </w:pPr>
        </w:p>
      </w:tc>
    </w:tr>
  </w:tbl>
  <w:p w:rsidR="6EE95F6D" w:rsidP="6EE95F6D" w:rsidRDefault="6EE95F6D" w14:paraId="719ADE1C" w14:textId="70BCC5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A04B00" w14:paraId="51B80D4E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81979" w:rsidRDefault="00A81979" w14:paraId="6C5284D9" w14:textId="4AA5F236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3D52A099" wp14:editId="71685586">
                <wp:extent cx="1469390" cy="554990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34BF6FBF" w14:textId="010F46B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2F4A61" w:rsidP="00A04B00" w:rsidRDefault="002F4A61" w14:paraId="055CBC7F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BF26B9" w:rsidR="00C0552D" w:rsidTr="00A04B00" w14:paraId="5482A0EB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BF26B9" w:rsidR="00C0552D" w:rsidP="00A401FA" w:rsidRDefault="00BF26B9" w14:paraId="1CE359E1" w14:textId="33BAD63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BF26B9" w:rsidR="00C0552D" w:rsidP="00C0552D" w:rsidRDefault="00C0552D" w14:paraId="58FBDFD5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BF26B9" w:rsidR="00C0552D" w:rsidP="001D2599" w:rsidRDefault="002232A5" w14:paraId="51C6D913" w14:textId="35F4ED4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Pr="00BF26B9" w:rsidR="00482AE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:rsidRPr="00FC6CF0" w:rsidR="00370866" w:rsidP="00001218" w:rsidRDefault="00370866" w14:paraId="32642A3E" w14:textId="77777777">
    <w:pPr>
      <w:pStyle w:val="Glava"/>
      <w:rPr>
        <w:rFonts w:ascii="Arial" w:hAnsi="Arial" w:cs="Arial"/>
        <w:sz w:val="2"/>
        <w:szCs w:val="2"/>
      </w:rPr>
    </w:pPr>
  </w:p>
  <w:p w:rsidRPr="00FC6CF0" w:rsidR="00370866" w:rsidRDefault="00370866" w14:paraId="47B56251" w14:textId="77777777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9359527">
    <w:abstractNumId w:val="3"/>
  </w:num>
  <w:num w:numId="2" w16cid:durableId="1103956412">
    <w:abstractNumId w:val="6"/>
  </w:num>
  <w:num w:numId="3" w16cid:durableId="1475875055">
    <w:abstractNumId w:val="7"/>
  </w:num>
  <w:num w:numId="4" w16cid:durableId="1302661652">
    <w:abstractNumId w:val="2"/>
  </w:num>
  <w:num w:numId="5" w16cid:durableId="1590238463">
    <w:abstractNumId w:val="1"/>
  </w:num>
  <w:num w:numId="6" w16cid:durableId="715082228">
    <w:abstractNumId w:val="0"/>
  </w:num>
  <w:num w:numId="7" w16cid:durableId="1857843930">
    <w:abstractNumId w:val="4"/>
  </w:num>
  <w:num w:numId="8" w16cid:durableId="834761245">
    <w:abstractNumId w:val="8"/>
  </w:num>
  <w:num w:numId="9" w16cid:durableId="2016836878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C7347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F1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65BC2"/>
    <w:rsid w:val="002711AE"/>
    <w:rsid w:val="00273761"/>
    <w:rsid w:val="00273F3C"/>
    <w:rsid w:val="00277706"/>
    <w:rsid w:val="002818AD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51F"/>
    <w:rsid w:val="005316C0"/>
    <w:rsid w:val="00537622"/>
    <w:rsid w:val="005455F0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76D6D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2BAF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096D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1979"/>
    <w:rsid w:val="00A83E62"/>
    <w:rsid w:val="00A87F3D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B5441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D260D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0709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4445"/>
    <w:rsid w:val="00F758D0"/>
    <w:rsid w:val="00F925DF"/>
    <w:rsid w:val="00F92D1D"/>
    <w:rsid w:val="00F94B26"/>
    <w:rsid w:val="00FA340B"/>
    <w:rsid w:val="00FA493D"/>
    <w:rsid w:val="00FB174F"/>
    <w:rsid w:val="00FB4D34"/>
    <w:rsid w:val="00FB4D92"/>
    <w:rsid w:val="00FC4EB7"/>
    <w:rsid w:val="00FC6805"/>
    <w:rsid w:val="00FC6CF0"/>
    <w:rsid w:val="00FD6770"/>
    <w:rsid w:val="00FE34E9"/>
    <w:rsid w:val="00FE6A48"/>
    <w:rsid w:val="00FF1B9E"/>
    <w:rsid w:val="00FF1C9D"/>
    <w:rsid w:val="12AC60B9"/>
    <w:rsid w:val="28279A6D"/>
    <w:rsid w:val="3244B771"/>
    <w:rsid w:val="3CEB3F6B"/>
    <w:rsid w:val="455C7307"/>
    <w:rsid w:val="47654052"/>
    <w:rsid w:val="4F22F36C"/>
    <w:rsid w:val="573C67B2"/>
    <w:rsid w:val="63B2FEDB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styleId="TelobesedilaZnak" w:customStyle="1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styleId="a" w:customStyle="1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styleId="Naslov1Znak" w:customStyle="1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styleId="alineazaodstavkom1" w:customStyle="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styleId="Nerazreenaomemba1" w:customStyle="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F1070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F49B-4B34-403E-A4C0-6A846A568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E5F571-4F6B-4E6F-8ACF-A593BFA21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Matej Maček</lastModifiedBy>
  <revision>93</revision>
  <lastPrinted>2016-06-20T06:28:00.0000000Z</lastPrinted>
  <dcterms:created xsi:type="dcterms:W3CDTF">2015-02-19T08:08:00.0000000Z</dcterms:created>
  <dcterms:modified xsi:type="dcterms:W3CDTF">2025-04-22T08:45:34.3080934Z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